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Croydon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Croydon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Croydon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Croydon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Croydon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Croydon are estimated to have a score of 1-2 on the PGSI (low-risk gambling), whilst </w:t>
      </w:r>
      <w:r w:rsidRPr="00773DF7">
        <w:rPr>
          <w:rFonts w:ascii="Libre Franklin Light" w:hAnsi="Libre Franklin Light" w:cs="Calibri Light"/>
          <w:b/>
          <w:bCs/>
          <w:color w:val="C45911" w:themeColor="accent2" w:themeShade="BF"/>
        </w:rPr>
        <w:t xml:space="preserve">4.9%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48.9% </w:t>
      </w:r>
      <w:r w:rsidRPr="004747BF">
        <w:rPr>
          <w:rFonts w:ascii="Libre Franklin Light" w:eastAsia="Times New Roman" w:hAnsi="Libre Franklin Light" w:cs="Calibri Light"/>
        </w:rPr>
        <w:t xml:space="preserve">of those respondents classified as PGSI 8+ in Croydon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Croydon is estimated to be </w:t>
      </w:r>
      <w:r w:rsidRPr="00773DF7">
        <w:rPr>
          <w:rFonts w:ascii="Libre Franklin Light" w:eastAsia="Times New Roman" w:hAnsi="Libre Franklin Light" w:cs="Calibri Light"/>
          <w:b/>
          <w:bCs/>
          <w:color w:val="C45911" w:themeColor="accent2" w:themeShade="BF"/>
        </w:rPr>
        <w:t xml:space="preserve">£11,873,782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Croydon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Croydon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Croydon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Croydon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royd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Croydon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royd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Croydon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Croydon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48.9%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royd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Croydon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34.0%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Croydon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Croydon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69.0%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Croydon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Croydon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Croydon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£11,873,782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Croydon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£193,404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£3,999,712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£286,525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£80,585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£147,740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£7,165,816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£11,873,782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Croydon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Croydon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Croydon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Croydon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51.6%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Croydon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Croydon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Croydon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Croydon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Croydon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51.6%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Croydon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Croydon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Croydon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A24B6B4-E64E-4B35-A942-31E92F9FEEA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